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B12" w:rsidRPr="00CF2B12" w:rsidRDefault="00CF2B12" w:rsidP="00CF2B12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sz w:val="28"/>
          <w:szCs w:val="20"/>
          <w:lang w:eastAsia="nl-NL"/>
        </w:rPr>
      </w:pPr>
      <w:bookmarkStart w:id="0" w:name="_Toc471482237"/>
      <w:r w:rsidRPr="00CF2B12">
        <w:rPr>
          <w:rFonts w:ascii="Arial" w:eastAsia="Times New Roman" w:hAnsi="Arial" w:cs="Times New Roman"/>
          <w:b/>
          <w:sz w:val="28"/>
          <w:szCs w:val="20"/>
          <w:lang w:eastAsia="nl-NL"/>
        </w:rPr>
        <w:t xml:space="preserve">Bijlage </w:t>
      </w:r>
      <w:r w:rsidR="006512CB">
        <w:rPr>
          <w:rFonts w:ascii="Arial" w:eastAsia="Times New Roman" w:hAnsi="Arial" w:cs="Times New Roman"/>
          <w:b/>
          <w:sz w:val="28"/>
          <w:szCs w:val="20"/>
          <w:lang w:eastAsia="nl-NL"/>
        </w:rPr>
        <w:t>6</w:t>
      </w:r>
      <w:r w:rsidRPr="00CF2B12">
        <w:rPr>
          <w:rFonts w:ascii="Arial" w:eastAsia="Times New Roman" w:hAnsi="Arial" w:cs="Times New Roman"/>
          <w:b/>
          <w:sz w:val="28"/>
          <w:szCs w:val="20"/>
          <w:lang w:eastAsia="nl-NL"/>
        </w:rPr>
        <w:t>:</w:t>
      </w:r>
      <w:bookmarkEnd w:id="0"/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Default="00CF2B12" w:rsidP="00CF2B12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sz w:val="24"/>
          <w:szCs w:val="20"/>
          <w:lang w:eastAsia="nl-NL"/>
        </w:rPr>
      </w:pPr>
      <w:bookmarkStart w:id="1" w:name="_Toc471482238"/>
    </w:p>
    <w:p w:rsidR="00CF2B12" w:rsidRPr="00CF2B12" w:rsidRDefault="00CF2B12" w:rsidP="00CF2B12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sz w:val="24"/>
          <w:szCs w:val="20"/>
          <w:lang w:eastAsia="nl-NL"/>
        </w:rPr>
      </w:pPr>
      <w:r w:rsidRPr="00CF2B12">
        <w:rPr>
          <w:rFonts w:ascii="Arial" w:eastAsia="Times New Roman" w:hAnsi="Arial" w:cs="Times New Roman"/>
          <w:b/>
          <w:sz w:val="24"/>
          <w:szCs w:val="20"/>
          <w:lang w:eastAsia="nl-NL"/>
        </w:rPr>
        <w:t>MODEL K</w:t>
      </w:r>
      <w:bookmarkEnd w:id="1"/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t>(ARW 216 – deel II – Model K - Verklaring bestuurder omtrent rechtmatigheid inschrijving)</w:t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t>-----------------------------------------------------------------------------------------------------------------------</w:t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Ondergetekende verklaart dat de onderhavige inschrijving ten behoeve van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="006512CB">
        <w:rPr>
          <w:rFonts w:ascii="Times New Roman" w:eastAsia="Times New Roman" w:hAnsi="Times New Roman" w:cs="Times New Roman"/>
          <w:szCs w:val="20"/>
          <w:lang w:eastAsia="nl-NL"/>
        </w:rPr>
        <w:t>RAW-r</w:t>
      </w:r>
      <w:r w:rsidR="009F2098">
        <w:rPr>
          <w:rFonts w:ascii="Times New Roman" w:eastAsia="Times New Roman" w:hAnsi="Times New Roman" w:cs="Times New Roman"/>
          <w:szCs w:val="20"/>
          <w:lang w:eastAsia="nl-NL"/>
        </w:rPr>
        <w:t xml:space="preserve">aamovereenkomst </w:t>
      </w:r>
      <w:r w:rsidR="006512CB">
        <w:rPr>
          <w:rFonts w:ascii="Times New Roman" w:eastAsia="Times New Roman" w:hAnsi="Times New Roman" w:cs="Times New Roman"/>
          <w:szCs w:val="20"/>
          <w:lang w:eastAsia="nl-NL"/>
        </w:rPr>
        <w:t xml:space="preserve">“Rioolreiniging en –inspectie </w:t>
      </w:r>
      <w:r w:rsidR="00DD2995">
        <w:rPr>
          <w:rFonts w:ascii="Times New Roman" w:eastAsia="Times New Roman" w:hAnsi="Times New Roman" w:cs="Times New Roman"/>
          <w:szCs w:val="20"/>
          <w:lang w:eastAsia="nl-NL"/>
        </w:rPr>
        <w:t xml:space="preserve">2020-2023 </w:t>
      </w:r>
      <w:bookmarkStart w:id="2" w:name="_GoBack"/>
      <w:bookmarkEnd w:id="2"/>
      <w:r w:rsidR="006512CB">
        <w:rPr>
          <w:rFonts w:ascii="Times New Roman" w:eastAsia="Times New Roman" w:hAnsi="Times New Roman" w:cs="Times New Roman"/>
          <w:szCs w:val="20"/>
          <w:lang w:eastAsia="nl-NL"/>
        </w:rPr>
        <w:t>t.b.v. de gemeente Hilversum en de gemeente Wijdemeren”</w:t>
      </w:r>
      <w:r w:rsidRPr="00CF2B12">
        <w:rPr>
          <w:rFonts w:ascii="Times New Roman" w:eastAsia="Times New Roman" w:hAnsi="Times New Roman" w:cs="Times New Roman"/>
          <w:color w:val="000000"/>
          <w:lang w:eastAsia="nl-NL"/>
        </w:rPr>
        <w:t xml:space="preserve"> </w:t>
      </w:r>
      <w:r w:rsidRPr="00CF2B12">
        <w:rPr>
          <w:rFonts w:ascii="Times New Roman" w:eastAsia="Times New Roman" w:hAnsi="Times New Roman" w:cs="Times New Roman"/>
          <w:color w:val="00000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>(aanduiding opdracht overeenkomstig de aanbestedingsstukken)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niet tot stand is gekomen onder invloed van een overeenkomst, besluit of gedraging in strijd met het Nederlandse of Europese mededingingsrecht.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Aldus naar waarheid opgemaakt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op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 (datum) te __________________________ (plaats)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door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______________________________________ (naam en voorletters)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als bestuurder van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_____________________________ (naam en vestigingsplaats bedrijf)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die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_____________________________ (naam en vestigingsplaats bedrijf)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ter zake van deze inschrijving of aanbieding rechtsgeldig vertegenwoordigt.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______________________________________________________________(handtekening)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B25C78" w:rsidRDefault="00CF2B12" w:rsidP="00CF2B12">
      <w:pPr>
        <w:spacing w:after="0" w:line="240" w:lineRule="auto"/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t>Deze 'verklaring bestuurder omtrent rechtmatigheid inschrijving' invullen, ondertekenen en bij het inschrijvingsbiljet voegen. De inschrijver draagt het risico van aanwezigheid van deze verklaring bij het inschrijvingsbiljet.</w:t>
      </w:r>
    </w:p>
    <w:sectPr w:rsidR="00B25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12"/>
    <w:rsid w:val="000036A9"/>
    <w:rsid w:val="006512CB"/>
    <w:rsid w:val="006B0EB4"/>
    <w:rsid w:val="009175AB"/>
    <w:rsid w:val="009F2098"/>
    <w:rsid w:val="00CF2B12"/>
    <w:rsid w:val="00DD2995"/>
    <w:rsid w:val="00E80F2F"/>
    <w:rsid w:val="00EC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46B46-6AB1-46B3-A3A1-74BFCA1E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A49CC5C8</Template>
  <TotalTime>10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Wijk, Tonny van</dc:creator>
  <cp:keywords/>
  <dc:description/>
  <cp:lastModifiedBy>Wijk, Tonny van</cp:lastModifiedBy>
  <cp:revision>4</cp:revision>
  <dcterms:created xsi:type="dcterms:W3CDTF">2020-05-14T20:01:00Z</dcterms:created>
  <dcterms:modified xsi:type="dcterms:W3CDTF">2020-05-15T15:02:00Z</dcterms:modified>
</cp:coreProperties>
</file>